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C58" w:rsidRPr="00FE66FA" w:rsidRDefault="00050C58" w:rsidP="002C7D61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050C58" w:rsidRPr="00FE66FA" w:rsidRDefault="00050C58" w:rsidP="002C7D61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050C58" w:rsidRPr="00FE66FA" w:rsidRDefault="00050C58" w:rsidP="002C7D61">
      <w:pPr>
        <w:jc w:val="center"/>
        <w:rPr>
          <w:rFonts w:ascii="Times New Roman" w:hAnsi="Times New Roman"/>
          <w:sz w:val="28"/>
          <w:szCs w:val="28"/>
        </w:rPr>
      </w:pPr>
    </w:p>
    <w:p w:rsidR="00050C58" w:rsidRPr="00FE66FA" w:rsidRDefault="00050C58" w:rsidP="002C7D6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050C58" w:rsidRPr="00C27CBB" w:rsidTr="00955728">
        <w:trPr>
          <w:trHeight w:val="2502"/>
        </w:trPr>
        <w:tc>
          <w:tcPr>
            <w:tcW w:w="3191" w:type="dxa"/>
          </w:tcPr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050C58" w:rsidRPr="00C27CBB" w:rsidRDefault="00050C58" w:rsidP="00955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050C58" w:rsidRPr="00C27CBB" w:rsidRDefault="00050C58" w:rsidP="00955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050C58" w:rsidRPr="00C27CBB" w:rsidRDefault="00050C58" w:rsidP="00955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BB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050C58" w:rsidRPr="00C27CBB" w:rsidRDefault="00050C58" w:rsidP="00955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0C58" w:rsidRPr="00FE66FA" w:rsidRDefault="00050C58" w:rsidP="002C7D61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050C58" w:rsidRPr="00FE66FA" w:rsidRDefault="00050C58" w:rsidP="002C7D61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>по математике</w:t>
      </w:r>
    </w:p>
    <w:p w:rsidR="00050C58" w:rsidRPr="00FE66FA" w:rsidRDefault="00050C58" w:rsidP="002C7D61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050C58" w:rsidRPr="00FE66FA" w:rsidRDefault="00050C58" w:rsidP="002C7D61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2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050C58" w:rsidRPr="00FE66FA" w:rsidRDefault="00050C58" w:rsidP="002C7D61">
      <w:pPr>
        <w:shd w:val="clear" w:color="auto" w:fill="FFFFFF"/>
        <w:tabs>
          <w:tab w:val="center" w:pos="4677"/>
        </w:tabs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Default="00050C58" w:rsidP="00B100F4">
      <w:pPr>
        <w:rPr>
          <w:b/>
        </w:rPr>
      </w:pPr>
    </w:p>
    <w:p w:rsidR="00050C58" w:rsidRPr="00706CEE" w:rsidRDefault="00050C58" w:rsidP="0069739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706CEE">
        <w:rPr>
          <w:b/>
          <w:sz w:val="24"/>
          <w:szCs w:val="24"/>
        </w:rPr>
        <w:t>ромежуточная аттестация 2 класс</w:t>
      </w:r>
    </w:p>
    <w:p w:rsidR="00050C58" w:rsidRDefault="00050C58" w:rsidP="0069739C">
      <w:pPr>
        <w:jc w:val="center"/>
        <w:rPr>
          <w:b/>
          <w:sz w:val="24"/>
          <w:szCs w:val="24"/>
        </w:rPr>
      </w:pPr>
      <w:r w:rsidRPr="00706CEE">
        <w:rPr>
          <w:b/>
          <w:sz w:val="24"/>
          <w:szCs w:val="24"/>
        </w:rPr>
        <w:t>Математика.</w:t>
      </w:r>
    </w:p>
    <w:p w:rsidR="00050C58" w:rsidRDefault="00050C58" w:rsidP="0069739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1.</w:t>
      </w:r>
    </w:p>
    <w:p w:rsidR="00050C58" w:rsidRDefault="00050C58" w:rsidP="00706CEE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Вычисли:</w:t>
      </w:r>
    </w:p>
    <w:p w:rsidR="00050C58" w:rsidRDefault="00050C58" w:rsidP="00706CEE">
      <w:pPr>
        <w:pStyle w:val="ListParagraph"/>
        <w:tabs>
          <w:tab w:val="left" w:pos="27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7∙ 2</w:t>
      </w:r>
      <w:r>
        <w:rPr>
          <w:b/>
          <w:sz w:val="24"/>
          <w:szCs w:val="24"/>
        </w:rPr>
        <w:tab/>
        <w:t>20:5</w:t>
      </w:r>
    </w:p>
    <w:p w:rsidR="00050C58" w:rsidRDefault="00050C58" w:rsidP="00706CEE">
      <w:pPr>
        <w:pStyle w:val="ListParagraph"/>
        <w:tabs>
          <w:tab w:val="left" w:pos="27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10∙5</w:t>
      </w:r>
      <w:r>
        <w:rPr>
          <w:b/>
          <w:sz w:val="24"/>
          <w:szCs w:val="24"/>
        </w:rPr>
        <w:tab/>
        <w:t>80:2</w:t>
      </w:r>
    </w:p>
    <w:p w:rsidR="00050C58" w:rsidRPr="00706CEE" w:rsidRDefault="00050C58" w:rsidP="00706CEE">
      <w:pPr>
        <w:pStyle w:val="ListParagraph"/>
        <w:numPr>
          <w:ilvl w:val="0"/>
          <w:numId w:val="3"/>
        </w:numPr>
        <w:rPr>
          <w:b/>
        </w:rPr>
      </w:pPr>
      <w:r w:rsidRPr="00706CEE">
        <w:rPr>
          <w:b/>
        </w:rPr>
        <w:t>Найди значения выражений:</w:t>
      </w:r>
    </w:p>
    <w:p w:rsidR="00050C58" w:rsidRDefault="00050C58" w:rsidP="00706CEE">
      <w:pPr>
        <w:pStyle w:val="ListParagraph"/>
        <w:tabs>
          <w:tab w:val="left" w:pos="3360"/>
        </w:tabs>
        <w:rPr>
          <w:b/>
        </w:rPr>
      </w:pPr>
      <w:r>
        <w:rPr>
          <w:b/>
        </w:rPr>
        <w:t>80-(19+45)</w:t>
      </w:r>
      <w:r>
        <w:rPr>
          <w:b/>
        </w:rPr>
        <w:tab/>
        <w:t>(42+50)-22</w:t>
      </w:r>
    </w:p>
    <w:p w:rsidR="00050C58" w:rsidRDefault="00050C58" w:rsidP="00706CEE">
      <w:pPr>
        <w:pStyle w:val="ListParagraph"/>
        <w:tabs>
          <w:tab w:val="left" w:pos="3360"/>
        </w:tabs>
        <w:rPr>
          <w:b/>
        </w:rPr>
      </w:pPr>
      <w:r>
        <w:rPr>
          <w:b/>
        </w:rPr>
        <w:t>(34-4)∙3</w:t>
      </w:r>
      <w:r>
        <w:rPr>
          <w:b/>
        </w:rPr>
        <w:tab/>
        <w:t>73-(20+48)</w:t>
      </w:r>
    </w:p>
    <w:p w:rsidR="00050C58" w:rsidRDefault="00050C58" w:rsidP="00706CEE">
      <w:pPr>
        <w:pStyle w:val="ListParagraph"/>
        <w:numPr>
          <w:ilvl w:val="0"/>
          <w:numId w:val="3"/>
        </w:numPr>
        <w:rPr>
          <w:b/>
        </w:rPr>
      </w:pPr>
      <w:r w:rsidRPr="00706CEE">
        <w:rPr>
          <w:b/>
        </w:rPr>
        <w:t>Реши задачу:</w:t>
      </w:r>
    </w:p>
    <w:p w:rsidR="00050C58" w:rsidRDefault="00050C58" w:rsidP="00E32A03">
      <w:pPr>
        <w:pStyle w:val="ListParagraph"/>
        <w:rPr>
          <w:b/>
        </w:rPr>
      </w:pPr>
      <w:r>
        <w:rPr>
          <w:b/>
        </w:rPr>
        <w:t>Магазин получил 70кг картофеля.  В первый день продали 12кг картофеля, а во второй день- 18кг. Сколько кг картофеля осталось в магазине?</w:t>
      </w:r>
    </w:p>
    <w:p w:rsidR="00050C58" w:rsidRDefault="00050C58" w:rsidP="00E32A03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Сравни:</w:t>
      </w:r>
    </w:p>
    <w:p w:rsidR="00050C58" w:rsidRDefault="00050C58" w:rsidP="00E32A03">
      <w:pPr>
        <w:pStyle w:val="ListParagraph"/>
        <w:rPr>
          <w:b/>
        </w:rPr>
      </w:pPr>
      <w:r>
        <w:rPr>
          <w:b/>
        </w:rPr>
        <w:t>1дм3см…. 2дм              65мин… 1ч</w:t>
      </w:r>
    </w:p>
    <w:p w:rsidR="00050C58" w:rsidRDefault="00050C58" w:rsidP="00E32A03">
      <w:pPr>
        <w:pStyle w:val="ListParagraph"/>
        <w:tabs>
          <w:tab w:val="left" w:pos="2805"/>
        </w:tabs>
        <w:rPr>
          <w:b/>
        </w:rPr>
      </w:pPr>
      <w:r>
        <w:rPr>
          <w:b/>
        </w:rPr>
        <w:t>3дм…. 1м</w:t>
      </w:r>
      <w:r>
        <w:rPr>
          <w:b/>
        </w:rPr>
        <w:tab/>
        <w:t>5дм…5см</w:t>
      </w:r>
    </w:p>
    <w:p w:rsidR="00050C58" w:rsidRDefault="00050C58" w:rsidP="002C7D61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Начерти прямоугольник со сторонами 7см и 3см. Найди его периметр.</w:t>
      </w: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</w:p>
    <w:p w:rsidR="00050C58" w:rsidRDefault="00050C58" w:rsidP="00E32A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2.</w:t>
      </w:r>
    </w:p>
    <w:p w:rsidR="00050C58" w:rsidRDefault="00050C58" w:rsidP="00E32A03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Вычисли:</w:t>
      </w:r>
    </w:p>
    <w:p w:rsidR="00050C58" w:rsidRDefault="00050C58" w:rsidP="00E32A03">
      <w:pPr>
        <w:pStyle w:val="ListParagraph"/>
        <w:tabs>
          <w:tab w:val="left" w:pos="27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6∙ 3</w:t>
      </w:r>
      <w:r>
        <w:rPr>
          <w:b/>
          <w:sz w:val="24"/>
          <w:szCs w:val="24"/>
        </w:rPr>
        <w:tab/>
        <w:t>18:2</w:t>
      </w:r>
    </w:p>
    <w:p w:rsidR="00050C58" w:rsidRDefault="00050C58" w:rsidP="00E32A03">
      <w:pPr>
        <w:pStyle w:val="ListParagraph"/>
        <w:tabs>
          <w:tab w:val="left" w:pos="27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10∙8</w:t>
      </w:r>
      <w:r>
        <w:rPr>
          <w:b/>
          <w:sz w:val="24"/>
          <w:szCs w:val="24"/>
        </w:rPr>
        <w:tab/>
        <w:t>50:5</w:t>
      </w:r>
    </w:p>
    <w:p w:rsidR="00050C58" w:rsidRPr="00706CEE" w:rsidRDefault="00050C58" w:rsidP="00E32A03">
      <w:pPr>
        <w:pStyle w:val="ListParagraph"/>
        <w:numPr>
          <w:ilvl w:val="0"/>
          <w:numId w:val="4"/>
        </w:numPr>
        <w:rPr>
          <w:b/>
        </w:rPr>
      </w:pPr>
      <w:r w:rsidRPr="00706CEE">
        <w:rPr>
          <w:b/>
        </w:rPr>
        <w:t>Найди значения выражений:</w:t>
      </w:r>
    </w:p>
    <w:p w:rsidR="00050C58" w:rsidRDefault="00050C58" w:rsidP="00E32A03">
      <w:pPr>
        <w:pStyle w:val="ListParagraph"/>
        <w:tabs>
          <w:tab w:val="left" w:pos="3360"/>
        </w:tabs>
        <w:rPr>
          <w:b/>
        </w:rPr>
      </w:pPr>
      <w:r>
        <w:rPr>
          <w:b/>
        </w:rPr>
        <w:t>60-(25+18)</w:t>
      </w:r>
      <w:r>
        <w:rPr>
          <w:b/>
        </w:rPr>
        <w:tab/>
        <w:t>(35+20)-15</w:t>
      </w:r>
    </w:p>
    <w:p w:rsidR="00050C58" w:rsidRDefault="00050C58" w:rsidP="00E32A03">
      <w:pPr>
        <w:pStyle w:val="ListParagraph"/>
        <w:tabs>
          <w:tab w:val="left" w:pos="3360"/>
        </w:tabs>
        <w:rPr>
          <w:b/>
        </w:rPr>
      </w:pPr>
      <w:r>
        <w:rPr>
          <w:b/>
        </w:rPr>
        <w:t>(48-40)∙2</w:t>
      </w:r>
      <w:r>
        <w:rPr>
          <w:b/>
        </w:rPr>
        <w:tab/>
        <w:t>82-(20+37)</w:t>
      </w:r>
    </w:p>
    <w:p w:rsidR="00050C58" w:rsidRDefault="00050C58" w:rsidP="00E32A03">
      <w:pPr>
        <w:pStyle w:val="ListParagraph"/>
        <w:numPr>
          <w:ilvl w:val="0"/>
          <w:numId w:val="4"/>
        </w:numPr>
        <w:rPr>
          <w:b/>
        </w:rPr>
      </w:pPr>
      <w:r w:rsidRPr="00706CEE">
        <w:rPr>
          <w:b/>
        </w:rPr>
        <w:t>Реши задачу:</w:t>
      </w:r>
    </w:p>
    <w:p w:rsidR="00050C58" w:rsidRDefault="00050C58" w:rsidP="00E32A03">
      <w:pPr>
        <w:pStyle w:val="ListParagraph"/>
        <w:rPr>
          <w:b/>
        </w:rPr>
      </w:pPr>
      <w:r>
        <w:rPr>
          <w:b/>
        </w:rPr>
        <w:t>В книге 60 страниц.  В первый день ученик прочитал 14страниц, а во второй день- 6 страниц. Сколько страниц ему осталось прочитать?</w:t>
      </w:r>
    </w:p>
    <w:p w:rsidR="00050C58" w:rsidRDefault="00050C58" w:rsidP="00E32A0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Сравни:</w:t>
      </w:r>
    </w:p>
    <w:p w:rsidR="00050C58" w:rsidRDefault="00050C58" w:rsidP="00E32A03">
      <w:pPr>
        <w:pStyle w:val="ListParagraph"/>
        <w:rPr>
          <w:b/>
        </w:rPr>
      </w:pPr>
      <w:r>
        <w:rPr>
          <w:b/>
        </w:rPr>
        <w:t>2дм…. 1дм8см              1ч2омин… 65мин</w:t>
      </w:r>
    </w:p>
    <w:p w:rsidR="00050C58" w:rsidRDefault="00050C58" w:rsidP="00E32A03">
      <w:pPr>
        <w:pStyle w:val="ListParagraph"/>
        <w:tabs>
          <w:tab w:val="left" w:pos="2805"/>
        </w:tabs>
        <w:rPr>
          <w:b/>
        </w:rPr>
      </w:pPr>
      <w:r>
        <w:rPr>
          <w:b/>
        </w:rPr>
        <w:t>1м…. 7дм</w:t>
      </w:r>
      <w:r>
        <w:rPr>
          <w:b/>
        </w:rPr>
        <w:tab/>
        <w:t>1дм5см…15см</w:t>
      </w:r>
    </w:p>
    <w:p w:rsidR="00050C58" w:rsidRDefault="00050C58" w:rsidP="002C7D61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Начерти прямоугольник со сторонами 8см и 2см. Найди его периметр.</w:t>
      </w:r>
    </w:p>
    <w:p w:rsidR="00050C58" w:rsidRPr="00E32A03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Default="00050C58" w:rsidP="00E32A03">
      <w:pPr>
        <w:jc w:val="center"/>
      </w:pPr>
    </w:p>
    <w:p w:rsidR="00050C58" w:rsidRPr="006C39DE" w:rsidRDefault="00050C58" w:rsidP="00BB037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Критерии оценивания промежуточной аттестации. </w:t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</w:r>
    </w:p>
    <w:p w:rsidR="00050C58" w:rsidRDefault="00050C58" w:rsidP="00BB037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Без ошибок – «5»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1-2 ошибки – «4»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3-5 ошибок – «3»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Более 5 – «2»</w:t>
      </w:r>
    </w:p>
    <w:p w:rsidR="00050C58" w:rsidRPr="00376A43" w:rsidRDefault="00050C58" w:rsidP="00BB037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Отметка "5" – без ошибок.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Отметка "4" – 1 грубая и 1-2 негрубые ошибки, при этом грубых ошибок не должно быть в задаче.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Отметка "3" – 2-3 грубые и 3-4 негрубые ошибки, при этом ход решения должен быть верным.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Отметк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 "2" – 4 и более грубых ошибки  и несколько негрубых.</w:t>
      </w:r>
    </w:p>
    <w:p w:rsidR="00050C58" w:rsidRPr="00376A43" w:rsidRDefault="00050C58" w:rsidP="00BB037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1.Вычислительные ошибки в примерах и задачах.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2.Ошибки на незнание порядка выполнения арифметических действий.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3. Неправильное решение задачи (пропуск действия, неправильный выбор действий, лишние действия).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4. Не решена до конца задача или пример.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5. Невыполненное задание.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Негрубые ошибки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1. Нерациональный прием вычислений.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2. Неправильная постановка вопроса к действию при решении задачи.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3. Неверно сформулированный ответ задачи.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4. Неправильное списывание данных (чисел, знаков).</w:t>
      </w:r>
    </w:p>
    <w:p w:rsidR="00050C58" w:rsidRPr="00376A43" w:rsidRDefault="00050C58" w:rsidP="00BB03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5. Не доведение до конца преобразований.</w:t>
      </w:r>
    </w:p>
    <w:p w:rsidR="00050C58" w:rsidRDefault="00050C58" w:rsidP="00BB0372"/>
    <w:p w:rsidR="00050C58" w:rsidRDefault="00050C58" w:rsidP="00BB0372"/>
    <w:p w:rsidR="00050C58" w:rsidRPr="00E32A03" w:rsidRDefault="00050C58" w:rsidP="00E32A03">
      <w:pPr>
        <w:jc w:val="center"/>
      </w:pPr>
    </w:p>
    <w:sectPr w:rsidR="00050C58" w:rsidRPr="00E32A03" w:rsidSect="006B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3242B"/>
    <w:multiLevelType w:val="hybridMultilevel"/>
    <w:tmpl w:val="37368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25063B5"/>
    <w:multiLevelType w:val="hybridMultilevel"/>
    <w:tmpl w:val="5C04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166A42"/>
    <w:multiLevelType w:val="hybridMultilevel"/>
    <w:tmpl w:val="37368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EF2031"/>
    <w:multiLevelType w:val="hybridMultilevel"/>
    <w:tmpl w:val="5C04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576"/>
    <w:rsid w:val="00050C58"/>
    <w:rsid w:val="002C7D61"/>
    <w:rsid w:val="00376A43"/>
    <w:rsid w:val="003A74D0"/>
    <w:rsid w:val="005466C6"/>
    <w:rsid w:val="005E72F4"/>
    <w:rsid w:val="0068427A"/>
    <w:rsid w:val="0069739C"/>
    <w:rsid w:val="006B0735"/>
    <w:rsid w:val="006C39DE"/>
    <w:rsid w:val="00706CEE"/>
    <w:rsid w:val="00806A20"/>
    <w:rsid w:val="00955576"/>
    <w:rsid w:val="00955728"/>
    <w:rsid w:val="00973EB5"/>
    <w:rsid w:val="00B100F4"/>
    <w:rsid w:val="00BB0372"/>
    <w:rsid w:val="00C27CBB"/>
    <w:rsid w:val="00C642ED"/>
    <w:rsid w:val="00C805F0"/>
    <w:rsid w:val="00D55DCF"/>
    <w:rsid w:val="00E32A03"/>
    <w:rsid w:val="00E6134E"/>
    <w:rsid w:val="00E66515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73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955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9555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5557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55576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rsid w:val="00955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9555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6973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62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21787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21788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209462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2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6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62179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4</Pages>
  <Words>355</Words>
  <Characters>2028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начальная школа</cp:lastModifiedBy>
  <cp:revision>7</cp:revision>
  <dcterms:created xsi:type="dcterms:W3CDTF">2021-02-23T13:40:00Z</dcterms:created>
  <dcterms:modified xsi:type="dcterms:W3CDTF">2021-02-28T23:16:00Z</dcterms:modified>
</cp:coreProperties>
</file>